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096" w:rsidRDefault="007130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713096" w:rsidTr="00713096">
        <w:tc>
          <w:tcPr>
            <w:tcW w:w="2254" w:type="dxa"/>
          </w:tcPr>
          <w:p w:rsidR="00713096" w:rsidRDefault="00713096" w:rsidP="00713096">
            <w:pPr>
              <w:rPr>
                <w:rFonts w:ascii="Arial" w:hAnsi="Arial" w:cs="Arial"/>
                <w:sz w:val="32"/>
                <w:szCs w:val="32"/>
              </w:rPr>
            </w:pPr>
          </w:p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 am</w:t>
            </w: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He’s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We will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Wasn’t</w:t>
            </w:r>
          </w:p>
        </w:tc>
      </w:tr>
      <w:tr w:rsidR="00713096" w:rsidTr="00713096"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will</w:t>
            </w: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We have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Has not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We’ll</w:t>
            </w:r>
          </w:p>
        </w:tc>
      </w:tr>
      <w:tr w:rsidR="00713096" w:rsidTr="00713096"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Are not</w:t>
            </w: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I’m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She is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You’re</w:t>
            </w:r>
          </w:p>
        </w:tc>
      </w:tr>
      <w:tr w:rsidR="00713096" w:rsidTr="00713096"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Was not</w:t>
            </w: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We’ve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She’s</w:t>
            </w:r>
            <w:bookmarkStart w:id="0" w:name="_GoBack"/>
            <w:bookmarkEnd w:id="0"/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Would not</w:t>
            </w:r>
          </w:p>
        </w:tc>
      </w:tr>
      <w:tr w:rsidR="00713096" w:rsidTr="00713096"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Is not</w:t>
            </w: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He’ll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ind w:firstLine="7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Hasn’t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Aren’t</w:t>
            </w:r>
          </w:p>
        </w:tc>
      </w:tr>
      <w:tr w:rsidR="00713096" w:rsidTr="00713096"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He is</w:t>
            </w: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ind w:firstLine="720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You are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Isn’t</w:t>
            </w:r>
          </w:p>
        </w:tc>
        <w:tc>
          <w:tcPr>
            <w:tcW w:w="2254" w:type="dxa"/>
          </w:tcPr>
          <w:p w:rsidR="00713096" w:rsidRDefault="00713096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713096" w:rsidRPr="00713096" w:rsidRDefault="00DD6CF1" w:rsidP="0071309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Wou</w:t>
            </w:r>
            <w:r w:rsidR="00713096">
              <w:rPr>
                <w:rFonts w:ascii="Arial" w:hAnsi="Arial" w:cs="Arial"/>
                <w:sz w:val="32"/>
                <w:szCs w:val="32"/>
              </w:rPr>
              <w:t>ldn’t</w:t>
            </w:r>
          </w:p>
        </w:tc>
      </w:tr>
    </w:tbl>
    <w:p w:rsidR="00765F3D" w:rsidRDefault="00765F3D"/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96"/>
    <w:rsid w:val="00713096"/>
    <w:rsid w:val="00765F3D"/>
    <w:rsid w:val="00DD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3EC9B"/>
  <w15:chartTrackingRefBased/>
  <w15:docId w15:val="{9AD8A783-2D16-43B1-AB50-3FE6F333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B4DE1AD1</Template>
  <TotalTime>5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2</cp:revision>
  <dcterms:created xsi:type="dcterms:W3CDTF">2021-01-25T19:51:00Z</dcterms:created>
  <dcterms:modified xsi:type="dcterms:W3CDTF">2021-01-27T16:02:00Z</dcterms:modified>
</cp:coreProperties>
</file>